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345B3" w14:textId="77777777"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902976">
        <w:rPr>
          <w:bCs/>
          <w:i w:val="0"/>
          <w:sz w:val="22"/>
          <w:szCs w:val="22"/>
        </w:rPr>
        <w:t>5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14:paraId="1DF5A43E" w14:textId="77777777"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3AAAB8C" w14:textId="7850F464" w:rsidR="0000184A" w:rsidRPr="00AE199C" w:rsidRDefault="0000184A" w:rsidP="00AE199C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E412FF">
        <w:rPr>
          <w:b/>
        </w:rPr>
        <w:t>S</w:t>
      </w:r>
      <w:r w:rsidR="009A1A72">
        <w:rPr>
          <w:b/>
        </w:rPr>
        <w:t>A</w:t>
      </w:r>
      <w:r w:rsidR="00E412FF">
        <w:rPr>
          <w:b/>
        </w:rPr>
        <w:t>.270.2.</w:t>
      </w:r>
      <w:r w:rsidR="006F4DB3">
        <w:rPr>
          <w:b/>
        </w:rPr>
        <w:t>2</w:t>
      </w:r>
      <w:r w:rsidR="00E412FF">
        <w:rPr>
          <w:b/>
        </w:rPr>
        <w:t>.202</w:t>
      </w:r>
      <w:r w:rsidR="00517CEC">
        <w:rPr>
          <w:b/>
        </w:rPr>
        <w:t>4</w:t>
      </w:r>
    </w:p>
    <w:p w14:paraId="75840F92" w14:textId="77777777" w:rsidR="00360BC3" w:rsidRDefault="00360BC3" w:rsidP="0000184A">
      <w:pPr>
        <w:pStyle w:val="Nagwek"/>
        <w:rPr>
          <w:b/>
          <w:sz w:val="22"/>
          <w:szCs w:val="22"/>
        </w:rPr>
      </w:pPr>
    </w:p>
    <w:p w14:paraId="66563BAA" w14:textId="77777777"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153BCAB1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31DBAB4A" w14:textId="77777777"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14:paraId="5346F832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64AC667C" w14:textId="77777777"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44E49876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10B9B28C" w14:textId="77777777" w:rsidR="00360BC3" w:rsidRDefault="00360BC3" w:rsidP="0000184A">
      <w:pPr>
        <w:pStyle w:val="Nagwek"/>
        <w:rPr>
          <w:bCs/>
          <w:sz w:val="22"/>
          <w:szCs w:val="22"/>
        </w:rPr>
      </w:pPr>
    </w:p>
    <w:p w14:paraId="3F0369DE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D80D4C" w:rsidRPr="00110593" w14:paraId="37FA48E1" w14:textId="77777777" w:rsidTr="00866DCC">
        <w:tc>
          <w:tcPr>
            <w:tcW w:w="9104" w:type="dxa"/>
            <w:shd w:val="clear" w:color="auto" w:fill="D9D9D9"/>
          </w:tcPr>
          <w:p w14:paraId="01014EA8" w14:textId="77777777" w:rsidR="00D80D4C" w:rsidRPr="00110593" w:rsidRDefault="00D80D4C" w:rsidP="00866DCC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14:paraId="2A3330D0" w14:textId="66A69462" w:rsidR="00D80D4C" w:rsidRPr="00110593" w:rsidRDefault="00D80D4C" w:rsidP="00866DCC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D80D4C">
              <w:t>(</w:t>
            </w:r>
            <w:proofErr w:type="spellStart"/>
            <w:r w:rsidR="00E7251E" w:rsidRPr="001514C4">
              <w:t>t.j</w:t>
            </w:r>
            <w:proofErr w:type="spellEnd"/>
            <w:r w:rsidR="00E7251E" w:rsidRPr="001514C4">
              <w:t>. Dz. U. z 2023 r. poz. 1605, 1720</w:t>
            </w:r>
            <w:r w:rsidRPr="00D80D4C">
              <w:t>.)</w:t>
            </w:r>
            <w:r w:rsidRPr="00110593">
              <w:t xml:space="preserve"> (dalej jako: ustawa </w:t>
            </w:r>
            <w:proofErr w:type="spellStart"/>
            <w:r w:rsidRPr="00110593">
              <w:t>Pzp</w:t>
            </w:r>
            <w:proofErr w:type="spellEnd"/>
            <w:r w:rsidRPr="00110593">
              <w:t>), dotyczące:</w:t>
            </w:r>
          </w:p>
          <w:p w14:paraId="08E474BB" w14:textId="77777777" w:rsidR="00D80D4C" w:rsidRPr="0043102D" w:rsidRDefault="00D80D4C" w:rsidP="00866DCC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14:paraId="3F5EEEC1" w14:textId="77777777" w:rsidR="00D80D4C" w:rsidRPr="00110593" w:rsidRDefault="00D80D4C" w:rsidP="00866DCC">
            <w:pPr>
              <w:jc w:val="center"/>
              <w:rPr>
                <w:sz w:val="21"/>
                <w:szCs w:val="21"/>
              </w:rPr>
            </w:pPr>
          </w:p>
        </w:tc>
      </w:tr>
    </w:tbl>
    <w:p w14:paraId="17CAAAF8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54745BD3" w14:textId="77777777" w:rsidR="00E7251E" w:rsidRPr="00E7251E" w:rsidRDefault="00E7251E" w:rsidP="00E7251E"/>
    <w:p w14:paraId="550DADA8" w14:textId="77777777"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14:paraId="670C5F9E" w14:textId="06D1DE3E" w:rsidR="00E7251E" w:rsidRDefault="00E7251E" w:rsidP="00E7251E">
      <w:pPr>
        <w:pStyle w:val="Tekstpodstawowywcity"/>
        <w:spacing w:line="360" w:lineRule="auto"/>
        <w:ind w:firstLine="0"/>
        <w:jc w:val="center"/>
        <w:rPr>
          <w:b/>
          <w:sz w:val="22"/>
          <w:szCs w:val="22"/>
        </w:rPr>
      </w:pPr>
      <w:r w:rsidRPr="00E7251E">
        <w:rPr>
          <w:b/>
          <w:sz w:val="22"/>
          <w:szCs w:val="22"/>
        </w:rPr>
        <w:t>„</w:t>
      </w:r>
      <w:r w:rsidR="006F4DB3" w:rsidRPr="006F4DB3">
        <w:rPr>
          <w:b/>
          <w:sz w:val="22"/>
          <w:szCs w:val="22"/>
        </w:rPr>
        <w:t>Remont budynku garażowo -magazynowego Nadleśnictwa Zwoleń w 2024 r.</w:t>
      </w:r>
      <w:r w:rsidRPr="00E7251E">
        <w:rPr>
          <w:b/>
          <w:sz w:val="22"/>
          <w:szCs w:val="22"/>
        </w:rPr>
        <w:t>”</w:t>
      </w:r>
    </w:p>
    <w:p w14:paraId="0FF963F4" w14:textId="7CA5286A" w:rsidR="0000184A" w:rsidRPr="000719DC" w:rsidRDefault="00AE199C" w:rsidP="000719DC">
      <w:pPr>
        <w:pStyle w:val="Tekstpodstawowywcity"/>
        <w:spacing w:line="360" w:lineRule="auto"/>
        <w:ind w:firstLine="0"/>
        <w:rPr>
          <w:bCs/>
          <w:szCs w:val="24"/>
        </w:rPr>
      </w:pPr>
      <w:r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="005E622E"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="005E622E" w:rsidRPr="005E622E">
        <w:rPr>
          <w:bCs/>
          <w:szCs w:val="24"/>
        </w:rPr>
        <w:t>:</w:t>
      </w:r>
    </w:p>
    <w:p w14:paraId="6D7C4F92" w14:textId="77777777"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14:paraId="55057C43" w14:textId="77777777"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14:paraId="4E7D09A7" w14:textId="77777777"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14:paraId="2DE83A6A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9"/>
        <w:gridCol w:w="5777"/>
      </w:tblGrid>
      <w:tr w:rsidR="00312A4F" w:rsidRPr="00360BC3" w14:paraId="5C7CF3DB" w14:textId="77777777" w:rsidTr="00C37CD2">
        <w:trPr>
          <w:trHeight w:val="321"/>
        </w:trPr>
        <w:tc>
          <w:tcPr>
            <w:tcW w:w="516" w:type="dxa"/>
          </w:tcPr>
          <w:p w14:paraId="4115B9D1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79866170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3354EFB6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14:paraId="08C15426" w14:textId="77777777" w:rsidTr="009A4CD3">
        <w:tc>
          <w:tcPr>
            <w:tcW w:w="516" w:type="dxa"/>
          </w:tcPr>
          <w:p w14:paraId="40A3F120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6C6626EC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25F024D2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4C28EE07" w14:textId="77777777" w:rsidTr="009A4CD3">
        <w:tc>
          <w:tcPr>
            <w:tcW w:w="516" w:type="dxa"/>
          </w:tcPr>
          <w:p w14:paraId="7BC5F0B2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73AFD406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3B65D1A8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59404DC5" w14:textId="77777777"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14:paraId="12F4667F" w14:textId="77777777" w:rsidR="005E622E" w:rsidRPr="009A4CD3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14:paraId="450CC724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164081FA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43C71BC0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48807CFA" w14:textId="77777777"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14:paraId="04474FB3" w14:textId="77777777"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14:paraId="3EC94771" w14:textId="77777777"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sectPr w:rsidR="00106AC7" w:rsidRPr="009A4A2C" w:rsidSect="006003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91C3E" w14:textId="77777777" w:rsidR="002C5134" w:rsidRDefault="002C5134">
      <w:r>
        <w:separator/>
      </w:r>
    </w:p>
  </w:endnote>
  <w:endnote w:type="continuationSeparator" w:id="0">
    <w:p w14:paraId="682D32FE" w14:textId="77777777" w:rsidR="002C5134" w:rsidRDefault="002C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6A25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CEDD9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1E87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91065D1" w14:textId="77777777" w:rsidR="009A4CD3" w:rsidRDefault="00704EFF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9BCC1D" wp14:editId="5AF23127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F081C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14:paraId="551EC011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9A1A7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9A1A7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73063" w14:textId="77777777" w:rsidR="00D80D4C" w:rsidRDefault="00D80D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8BFFA" w14:textId="77777777" w:rsidR="002C5134" w:rsidRDefault="002C5134">
      <w:r>
        <w:separator/>
      </w:r>
    </w:p>
  </w:footnote>
  <w:footnote w:type="continuationSeparator" w:id="0">
    <w:p w14:paraId="71C5163A" w14:textId="77777777" w:rsidR="002C5134" w:rsidRDefault="002C5134">
      <w:r>
        <w:continuationSeparator/>
      </w:r>
    </w:p>
  </w:footnote>
  <w:footnote w:id="1">
    <w:p w14:paraId="18547CFD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7FEE3" w14:textId="77777777" w:rsidR="00D80D4C" w:rsidRDefault="00D80D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68EF8" w14:textId="77777777" w:rsidR="00D80D4C" w:rsidRDefault="00D80D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02AA5" w14:textId="77777777" w:rsidR="00D80D4C" w:rsidRDefault="00D80D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4612255">
    <w:abstractNumId w:val="13"/>
  </w:num>
  <w:num w:numId="2" w16cid:durableId="1462456723">
    <w:abstractNumId w:val="0"/>
  </w:num>
  <w:num w:numId="3" w16cid:durableId="1769497236">
    <w:abstractNumId w:val="11"/>
  </w:num>
  <w:num w:numId="4" w16cid:durableId="2054963215">
    <w:abstractNumId w:val="8"/>
  </w:num>
  <w:num w:numId="5" w16cid:durableId="1207134519">
    <w:abstractNumId w:val="7"/>
  </w:num>
  <w:num w:numId="6" w16cid:durableId="413163193">
    <w:abstractNumId w:val="1"/>
  </w:num>
  <w:num w:numId="7" w16cid:durableId="551189777">
    <w:abstractNumId w:val="6"/>
  </w:num>
  <w:num w:numId="8" w16cid:durableId="1366053425">
    <w:abstractNumId w:val="3"/>
  </w:num>
  <w:num w:numId="9" w16cid:durableId="1373919520">
    <w:abstractNumId w:val="2"/>
  </w:num>
  <w:num w:numId="10" w16cid:durableId="1450467086">
    <w:abstractNumId w:val="5"/>
  </w:num>
  <w:num w:numId="11" w16cid:durableId="644316126">
    <w:abstractNumId w:val="10"/>
  </w:num>
  <w:num w:numId="12" w16cid:durableId="899555917">
    <w:abstractNumId w:val="4"/>
  </w:num>
  <w:num w:numId="13" w16cid:durableId="182594356">
    <w:abstractNumId w:val="9"/>
  </w:num>
  <w:num w:numId="14" w16cid:durableId="14907477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365"/>
    <w:rsid w:val="0000184A"/>
    <w:rsid w:val="00012997"/>
    <w:rsid w:val="000621A2"/>
    <w:rsid w:val="000719DC"/>
    <w:rsid w:val="00075CEC"/>
    <w:rsid w:val="000E0467"/>
    <w:rsid w:val="00106AC7"/>
    <w:rsid w:val="00111985"/>
    <w:rsid w:val="00147532"/>
    <w:rsid w:val="001614BA"/>
    <w:rsid w:val="00183A1A"/>
    <w:rsid w:val="00204613"/>
    <w:rsid w:val="00240A0C"/>
    <w:rsid w:val="002B1E07"/>
    <w:rsid w:val="002C2DE7"/>
    <w:rsid w:val="002C5134"/>
    <w:rsid w:val="002D160C"/>
    <w:rsid w:val="002D3BDF"/>
    <w:rsid w:val="002E30DE"/>
    <w:rsid w:val="002F2340"/>
    <w:rsid w:val="003024A8"/>
    <w:rsid w:val="00307E5F"/>
    <w:rsid w:val="00310BEC"/>
    <w:rsid w:val="00312A4F"/>
    <w:rsid w:val="00336EEB"/>
    <w:rsid w:val="00360BC3"/>
    <w:rsid w:val="00367C37"/>
    <w:rsid w:val="003E1F19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17CEC"/>
    <w:rsid w:val="00533E9F"/>
    <w:rsid w:val="0056132E"/>
    <w:rsid w:val="00583ED5"/>
    <w:rsid w:val="005A5013"/>
    <w:rsid w:val="005C0282"/>
    <w:rsid w:val="005C3627"/>
    <w:rsid w:val="005E622E"/>
    <w:rsid w:val="0060034E"/>
    <w:rsid w:val="00602AFD"/>
    <w:rsid w:val="00641063"/>
    <w:rsid w:val="00664D2F"/>
    <w:rsid w:val="00686C95"/>
    <w:rsid w:val="00697D36"/>
    <w:rsid w:val="006B51E7"/>
    <w:rsid w:val="006D68D8"/>
    <w:rsid w:val="006E0FAA"/>
    <w:rsid w:val="006F4DB3"/>
    <w:rsid w:val="0070113A"/>
    <w:rsid w:val="00704EFF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1063"/>
    <w:rsid w:val="00882E9F"/>
    <w:rsid w:val="008843C0"/>
    <w:rsid w:val="008A0D67"/>
    <w:rsid w:val="008B322D"/>
    <w:rsid w:val="008B3C7B"/>
    <w:rsid w:val="008C2CBF"/>
    <w:rsid w:val="008C63A5"/>
    <w:rsid w:val="008D4CAF"/>
    <w:rsid w:val="008E370F"/>
    <w:rsid w:val="00902976"/>
    <w:rsid w:val="00952336"/>
    <w:rsid w:val="009A1A72"/>
    <w:rsid w:val="009A21D7"/>
    <w:rsid w:val="009A2365"/>
    <w:rsid w:val="009A4A2C"/>
    <w:rsid w:val="009A4CD3"/>
    <w:rsid w:val="00A24942"/>
    <w:rsid w:val="00A311C9"/>
    <w:rsid w:val="00A46EFE"/>
    <w:rsid w:val="00A65DBF"/>
    <w:rsid w:val="00A807A7"/>
    <w:rsid w:val="00AB6C06"/>
    <w:rsid w:val="00AB7377"/>
    <w:rsid w:val="00AD329C"/>
    <w:rsid w:val="00AE199C"/>
    <w:rsid w:val="00B04D14"/>
    <w:rsid w:val="00B26102"/>
    <w:rsid w:val="00B45ED4"/>
    <w:rsid w:val="00B54FB4"/>
    <w:rsid w:val="00BE6092"/>
    <w:rsid w:val="00C33407"/>
    <w:rsid w:val="00C37CD2"/>
    <w:rsid w:val="00C527C7"/>
    <w:rsid w:val="00C606B9"/>
    <w:rsid w:val="00CB6204"/>
    <w:rsid w:val="00CC527A"/>
    <w:rsid w:val="00D74F94"/>
    <w:rsid w:val="00D80D4C"/>
    <w:rsid w:val="00DB3F39"/>
    <w:rsid w:val="00DD482A"/>
    <w:rsid w:val="00DE0396"/>
    <w:rsid w:val="00DE0405"/>
    <w:rsid w:val="00DE252B"/>
    <w:rsid w:val="00E0743A"/>
    <w:rsid w:val="00E16142"/>
    <w:rsid w:val="00E37A20"/>
    <w:rsid w:val="00E412FF"/>
    <w:rsid w:val="00E7251E"/>
    <w:rsid w:val="00E871B9"/>
    <w:rsid w:val="00EB5766"/>
    <w:rsid w:val="00EC667E"/>
    <w:rsid w:val="00ED7F4A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A6D151"/>
  <w15:chartTrackingRefBased/>
  <w15:docId w15:val="{8CC50070-195D-4E43-B4D8-30B167DC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65D2C-1E1B-4662-8C96-48F2F72C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65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cp:lastModifiedBy>lukasz.nowicki</cp:lastModifiedBy>
  <cp:revision>11</cp:revision>
  <cp:lastPrinted>2010-01-07T09:39:00Z</cp:lastPrinted>
  <dcterms:created xsi:type="dcterms:W3CDTF">2021-04-28T09:03:00Z</dcterms:created>
  <dcterms:modified xsi:type="dcterms:W3CDTF">2024-10-02T11:08:00Z</dcterms:modified>
</cp:coreProperties>
</file>